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710F9C79" w:rsidR="00000A35" w:rsidRDefault="00000A35" w:rsidP="00000A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 w:rsidR="00122FD1">
        <w:rPr>
          <w:rFonts w:ascii="Arial" w:hAnsi="Arial" w:cs="Arial"/>
          <w:b/>
          <w:bCs/>
          <w:sz w:val="28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66E8F">
        <w:rPr>
          <w:rFonts w:ascii="Arial" w:hAnsi="Arial" w:cs="Arial"/>
          <w:b/>
          <w:bCs/>
          <w:sz w:val="28"/>
        </w:rPr>
        <w:tab/>
      </w:r>
      <w:r w:rsidR="00B7163E" w:rsidRPr="00B7163E">
        <w:rPr>
          <w:rFonts w:ascii="Arial" w:hAnsi="Arial" w:cs="Arial"/>
          <w:b/>
          <w:bCs/>
          <w:sz w:val="28"/>
        </w:rPr>
        <w:t>R1-1910735</w:t>
      </w:r>
    </w:p>
    <w:p w14:paraId="47299C8E" w14:textId="1F20DCF2" w:rsidR="00000A35" w:rsidRDefault="00122FD1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</w:t>
      </w:r>
      <w:r w:rsidRPr="00122FD1">
        <w:rPr>
          <w:rFonts w:ascii="Arial" w:eastAsia="MS Mincho" w:hAnsi="Arial" w:cs="Arial"/>
          <w:b/>
          <w:bCs/>
          <w:sz w:val="28"/>
          <w:lang w:eastAsia="ja-JP"/>
        </w:rPr>
        <w:t>hongqing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PR China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3DC05F61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000A35">
        <w:rPr>
          <w:rFonts w:ascii="Arial" w:hAnsi="Arial"/>
          <w:sz w:val="24"/>
        </w:rPr>
        <w:t>5</w:t>
      </w:r>
    </w:p>
    <w:p w14:paraId="4EAB3047" w14:textId="446B86A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  <w:r w:rsidR="003D6537">
        <w:rPr>
          <w:rFonts w:ascii="Arial" w:hAnsi="Arial"/>
          <w:sz w:val="24"/>
        </w:rPr>
        <w:t>, Orange, Sierra Wireless</w:t>
      </w:r>
      <w:r w:rsidR="00122FD1">
        <w:rPr>
          <w:rFonts w:ascii="Arial" w:hAnsi="Arial"/>
          <w:sz w:val="24"/>
        </w:rPr>
        <w:t>, Verizon</w:t>
      </w:r>
      <w:r w:rsidR="00B7163E">
        <w:rPr>
          <w:rFonts w:ascii="Arial" w:hAnsi="Arial"/>
          <w:sz w:val="24"/>
        </w:rPr>
        <w:t>, Ericsson</w:t>
      </w:r>
    </w:p>
    <w:p w14:paraId="1867F02F" w14:textId="27EAE6D8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00A35">
        <w:rPr>
          <w:rFonts w:ascii="Arial" w:hAnsi="Arial"/>
          <w:sz w:val="24"/>
        </w:rPr>
        <w:t>Increased peak data rate for HD-FDD MTC UEs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229D52B0" w:rsidR="0056299B" w:rsidRDefault="0056299B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76E88A24" w14:textId="008F5493" w:rsidR="00000A35" w:rsidRDefault="00000A35" w:rsidP="00000A35">
      <w:pPr>
        <w:rPr>
          <w:lang w:val="en-GB"/>
        </w:rPr>
      </w:pPr>
      <w:r>
        <w:rPr>
          <w:lang w:val="en-GB"/>
        </w:rPr>
        <w:t>Since the introduction of Cat-M1 in Release 13, there has been a continued evolution to increase the downlink peak data rate of BL UEs, especially for the widely deployed HD-FDD UEs, while keeping the UE complexity low (maximum TBS of 1000 bits). Current Cat-M1 peak data rate in HD-FDD is achieved by a combination of usage of 10 HARQ processes and HARQ-ACK bundling as shown in Figure 1:</w:t>
      </w:r>
    </w:p>
    <w:p w14:paraId="2F6CD572" w14:textId="77777777" w:rsidR="00000A35" w:rsidRDefault="00000A35" w:rsidP="00000A35">
      <w:pPr>
        <w:keepNext/>
        <w:jc w:val="center"/>
      </w:pPr>
      <w:r>
        <w:rPr>
          <w:lang w:val="en-GB"/>
        </w:rPr>
        <w:object w:dxaOrig="6187" w:dyaOrig="2198" w14:anchorId="14B99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35pt;height:131.35pt" o:ole="">
            <v:imagedata r:id="rId12" o:title=""/>
          </v:shape>
          <o:OLEObject Type="Embed" ProgID="Visio.Drawing.11" ShapeID="_x0000_i1025" DrawAspect="Content" ObjectID="_1631657143" r:id="rId13"/>
        </w:object>
      </w:r>
    </w:p>
    <w:p w14:paraId="0C7F7508" w14:textId="6F4F7558" w:rsidR="00000A35" w:rsidRDefault="00000A35" w:rsidP="00000A35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064F83">
          <w:rPr>
            <w:noProof/>
          </w:rPr>
          <w:t>1</w:t>
        </w:r>
      </w:fldSimple>
      <w:r>
        <w:t xml:space="preserve"> Peak throughput for HD-FDD</w:t>
      </w:r>
    </w:p>
    <w:p w14:paraId="79147BA3" w14:textId="13E77BBC" w:rsidR="00000A35" w:rsidRDefault="00000A35" w:rsidP="00000A35">
      <w:pPr>
        <w:rPr>
          <w:iCs/>
          <w:lang w:val="en-GB"/>
        </w:rPr>
      </w:pPr>
      <w:r>
        <w:rPr>
          <w:lang w:val="en-GB"/>
        </w:rPr>
        <w:t xml:space="preserve">Assuming a TBS of 1000 bits is transmitted in </w:t>
      </w:r>
      <w:r w:rsidR="00651CB2">
        <w:rPr>
          <w:lang w:val="en-GB"/>
        </w:rPr>
        <w:t xml:space="preserve">each of the PDSCH, the peak data rate achieved by this scheduling is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10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=588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. In this contribution, we propose to increase the peak data rate to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12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=706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 (20% increase) by allowing data scheduling in subframes 0 and 1, and without increasing the UE complexity or introducing big changes to the specification. In Figure 2 we show a high level depiction of how to achieve this data rate increase – mainly by allowing an MPDCCH in subframes 10-11 schedule PDSCH in subframes 17-18. In order to do this, the following mechanisms are proposed to be introduced:</w:t>
      </w:r>
    </w:p>
    <w:p w14:paraId="32829B5D" w14:textId="267BBB96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Increased number of HARQ processes.</w:t>
      </w:r>
    </w:p>
    <w:p w14:paraId="73D8419B" w14:textId="58E21D58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PDSCH scheduling delay</w:t>
      </w:r>
    </w:p>
    <w:p w14:paraId="758C9654" w14:textId="7D2E92F8" w:rsidR="00651CB2" w:rsidRP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New values for HARQ-ACK delay</w:t>
      </w:r>
    </w:p>
    <w:p w14:paraId="1954460F" w14:textId="338281DC" w:rsidR="00651CB2" w:rsidRDefault="00651CB2" w:rsidP="00651CB2">
      <w:pPr>
        <w:keepNext/>
        <w:jc w:val="center"/>
      </w:pPr>
      <w:r>
        <w:rPr>
          <w:lang w:val="en-GB"/>
        </w:rPr>
        <w:object w:dxaOrig="7866" w:dyaOrig="2201" w14:anchorId="0EC792B8">
          <v:shape id="_x0000_i1026" type="#_x0000_t75" style="width:470pt;height:131.35pt" o:ole="">
            <v:imagedata r:id="rId14" o:title=""/>
          </v:shape>
          <o:OLEObject Type="Embed" ProgID="Visio.Drawing.11" ShapeID="_x0000_i1026" DrawAspect="Content" ObjectID="_1631657144" r:id="rId15"/>
        </w:object>
      </w:r>
    </w:p>
    <w:p w14:paraId="51105D2E" w14:textId="23D88C81" w:rsidR="00651CB2" w:rsidRDefault="00651CB2" w:rsidP="00651CB2">
      <w:pPr>
        <w:pStyle w:val="Caption"/>
        <w:jc w:val="center"/>
        <w:rPr>
          <w:lang w:val="en-GB"/>
        </w:rPr>
      </w:pPr>
      <w:r>
        <w:t>Figure 2 Proposed new peak throughput for HD-FDD</w:t>
      </w:r>
    </w:p>
    <w:p w14:paraId="01E07283" w14:textId="77777777" w:rsidR="00651CB2" w:rsidRDefault="00651CB2" w:rsidP="00000A35">
      <w:pPr>
        <w:rPr>
          <w:lang w:val="en-GB"/>
        </w:rPr>
      </w:pPr>
    </w:p>
    <w:p w14:paraId="3795F43D" w14:textId="7CFC9B58" w:rsidR="00651CB2" w:rsidRDefault="00651CB2" w:rsidP="00000A35">
      <w:pPr>
        <w:rPr>
          <w:lang w:val="en-GB"/>
        </w:rPr>
      </w:pPr>
      <w:r>
        <w:rPr>
          <w:lang w:val="en-GB"/>
        </w:rPr>
        <w:t>In the remaining of this contribution, we present the detailed explanation of the method and the specification impact</w:t>
      </w:r>
    </w:p>
    <w:p w14:paraId="05643654" w14:textId="77777777" w:rsidR="00651CB2" w:rsidRDefault="00651CB2" w:rsidP="00000A35">
      <w:pPr>
        <w:rPr>
          <w:lang w:val="en-GB"/>
        </w:rPr>
      </w:pPr>
    </w:p>
    <w:p w14:paraId="2F8C3363" w14:textId="0781A440" w:rsidR="00000A35" w:rsidRDefault="00CD6FCE" w:rsidP="00000A35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Increased peak data rate</w:t>
      </w:r>
    </w:p>
    <w:p w14:paraId="04A8D30B" w14:textId="4A2706E4" w:rsidR="00B54E6C" w:rsidRDefault="00760877" w:rsidP="00B54E6C">
      <w:pPr>
        <w:rPr>
          <w:lang w:val="en-GB"/>
        </w:rPr>
      </w:pPr>
      <w:r>
        <w:rPr>
          <w:lang w:val="en-GB"/>
        </w:rPr>
        <w:t>In Figure 3 we show a complete iteration of the timeline with the proposal. We make the following observations</w:t>
      </w:r>
      <w:r w:rsidR="00B06F90">
        <w:rPr>
          <w:lang w:val="en-GB"/>
        </w:rPr>
        <w:t xml:space="preserve"> regarding features needed to enable increased peak data rate</w:t>
      </w:r>
      <w:r>
        <w:rPr>
          <w:lang w:val="en-GB"/>
        </w:rPr>
        <w:t>:</w:t>
      </w:r>
    </w:p>
    <w:p w14:paraId="0215F5DA" w14:textId="7C00911C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MPDCCH in subframes 10-11 needs to schedule the PDSCH in subframes 17-18. Due to this, we need to </w:t>
      </w:r>
      <w:r w:rsidRPr="00760877">
        <w:rPr>
          <w:b/>
          <w:bCs/>
          <w:lang w:val="en-GB"/>
        </w:rPr>
        <w:t>introduce a “PDSCH scheduling delay”</w:t>
      </w:r>
      <w:r>
        <w:rPr>
          <w:lang w:val="en-GB"/>
        </w:rPr>
        <w:t xml:space="preserve"> with a value of 7.</w:t>
      </w:r>
    </w:p>
    <w:p w14:paraId="3CCBD004" w14:textId="0420A648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In subframes 17-18, the eNB cannot re-schedule HARQ processes 10-11, since it hasn’t received yet the HARQ-ACK corresponding to the PDSCH in subframes 17-18. Due to this, we need to </w:t>
      </w:r>
      <w:r w:rsidRPr="00760877">
        <w:rPr>
          <w:b/>
          <w:bCs/>
          <w:lang w:val="en-GB"/>
        </w:rPr>
        <w:t>increase the number of HARQ processes to 14</w:t>
      </w:r>
      <w:r>
        <w:rPr>
          <w:b/>
          <w:bCs/>
          <w:lang w:val="en-GB"/>
        </w:rPr>
        <w:t>.</w:t>
      </w:r>
      <w:r>
        <w:rPr>
          <w:lang w:val="en-GB"/>
        </w:rPr>
        <w:t xml:space="preserve"> Note that this does not require an increase on the DCI size</w:t>
      </w:r>
      <w:r w:rsidR="00595A51">
        <w:rPr>
          <w:lang w:val="en-GB"/>
        </w:rPr>
        <w:t>, since the 10 HARQ processes feature already introduces a 4 bit HARQ ID field.</w:t>
      </w:r>
    </w:p>
    <w:p w14:paraId="53EF9A11" w14:textId="168F9D20" w:rsidR="00595A51" w:rsidRDefault="00595A51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The maximum bundle size for HARQ-ACK is still 4, (12 TBS multiplexed in 3 PUCCH)</w:t>
      </w:r>
      <w:r w:rsidR="00B06F90">
        <w:rPr>
          <w:lang w:val="en-GB"/>
        </w:rPr>
        <w:t>.</w:t>
      </w:r>
    </w:p>
    <w:p w14:paraId="1E8B8CD3" w14:textId="6A8B1BEF" w:rsidR="00B06F90" w:rsidRPr="00760877" w:rsidRDefault="00B06F90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PDSCH in subframe 0 needs to provide HARQ-ACK in subframe 13, so a new value of </w:t>
      </w:r>
      <w:r w:rsidRPr="00B06F90">
        <w:rPr>
          <w:b/>
          <w:bCs/>
          <w:lang w:val="en-GB"/>
        </w:rPr>
        <w:t>HARQ-ACK delay = 13 has to be added.</w:t>
      </w:r>
    </w:p>
    <w:p w14:paraId="1C50EB36" w14:textId="57036C0D" w:rsidR="00B54E6C" w:rsidRDefault="00B06F90" w:rsidP="00B54E6C">
      <w:pPr>
        <w:keepNext/>
        <w:jc w:val="center"/>
      </w:pPr>
      <w:r>
        <w:rPr>
          <w:lang w:val="en-GB"/>
        </w:rPr>
        <w:object w:dxaOrig="9893" w:dyaOrig="2201" w14:anchorId="2D5C0473">
          <v:shape id="_x0000_i1027" type="#_x0000_t75" style="width:591.55pt;height:131.35pt" o:ole="">
            <v:imagedata r:id="rId16" o:title=""/>
          </v:shape>
          <o:OLEObject Type="Embed" ProgID="Visio.Drawing.11" ShapeID="_x0000_i1027" DrawAspect="Content" ObjectID="_1631657145" r:id="rId17"/>
        </w:object>
      </w:r>
    </w:p>
    <w:p w14:paraId="3483637B" w14:textId="75BB8A25" w:rsidR="00000A35" w:rsidRDefault="00B54E6C" w:rsidP="00B54E6C">
      <w:pPr>
        <w:pStyle w:val="Caption"/>
        <w:jc w:val="center"/>
      </w:pPr>
      <w:r>
        <w:t xml:space="preserve">Figure </w:t>
      </w:r>
      <w:r w:rsidR="00760877">
        <w:t>3 Diagram of timeline example with 14 HARQ processes</w:t>
      </w:r>
    </w:p>
    <w:p w14:paraId="5F1347F5" w14:textId="44558B6D" w:rsidR="00B06F90" w:rsidRDefault="005915AC" w:rsidP="005915AC">
      <w:pPr>
        <w:pStyle w:val="Heading2"/>
      </w:pPr>
      <w:r>
        <w:t>Implementation option 1: No additional bits in DCI</w:t>
      </w:r>
    </w:p>
    <w:p w14:paraId="36AFA3FB" w14:textId="6B943A49" w:rsidR="00B06F90" w:rsidRDefault="00B06F90" w:rsidP="00B06F90">
      <w:pPr>
        <w:rPr>
          <w:lang w:val="en-GB"/>
        </w:rPr>
      </w:pPr>
      <w:r>
        <w:rPr>
          <w:lang w:val="en-GB"/>
        </w:rPr>
        <w:t>In order to minimize the necessary changes to enable the above features, we propose the following:</w:t>
      </w:r>
    </w:p>
    <w:p w14:paraId="308CEDBF" w14:textId="38BE552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For HARQ processes 0-9, the operation is exactly the same as legacy, i.e., when the DCI indicates a HARQ process ID smaller than 10, no change to scheduling delay or HARQ-ACK delay is made.</w:t>
      </w:r>
    </w:p>
    <w:p w14:paraId="78D577E1" w14:textId="1C85615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lastRenderedPageBreak/>
        <w:t>When the DCI indicates a HARQ process with an ID greater than or equal to 10, the HARQ ID field and HARQ-ACK delay indicate the PDSCH scheduling delay. We exploit the fact that the HARQ-ID field in DCI can indicate 16 HARQ IDs but we only need to use 14 of them to achieve peak data rate as  per the proposal above.</w:t>
      </w:r>
    </w:p>
    <w:p w14:paraId="43F3F164" w14:textId="5C9E4BE7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HARQ processes 10-13 have reduced flexibility in terms of HARQ-ACK delay (6 possibilities for HARQ-ACK delay instead of 8). For the cases where retransmissions may be needed for the new HARQ ID, we allow a fallback to legacy default scheduling (N+2) and can still use 6 different scheduling delays.</w:t>
      </w:r>
    </w:p>
    <w:p w14:paraId="3FD2B5A2" w14:textId="70773EDF" w:rsidR="009C2920" w:rsidRDefault="009C2920" w:rsidP="009C2920">
      <w:pPr>
        <w:rPr>
          <w:lang w:val="en-GB"/>
        </w:rPr>
      </w:pPr>
    </w:p>
    <w:p w14:paraId="29B3E7A0" w14:textId="511DCBCC" w:rsidR="009C2920" w:rsidRDefault="009C2920" w:rsidP="009C2920">
      <w:pPr>
        <w:rPr>
          <w:lang w:val="en-GB"/>
        </w:rPr>
      </w:pPr>
      <w:r>
        <w:rPr>
          <w:lang w:val="en-GB"/>
        </w:rPr>
        <w:t>In Table 1 we show a possible implementation of these methods. The UE, in summary, performs the following operations:</w:t>
      </w:r>
    </w:p>
    <w:p w14:paraId="7F20210E" w14:textId="36DA3945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 xml:space="preserve"> If HARQ_ID &lt; 10</w:t>
      </w:r>
    </w:p>
    <w:p w14:paraId="20F8F605" w14:textId="593FDBE6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Follow legacy procedures to determine HARQ_ID, HARQ-ACK delay. PDSCH delay = 2</w:t>
      </w:r>
    </w:p>
    <w:p w14:paraId="01E3DE73" w14:textId="7B000179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>Else</w:t>
      </w:r>
    </w:p>
    <w:p w14:paraId="0647AC59" w14:textId="580F12E2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HARQ_ID and PDSCH delay from ‘HARQ-ACK delay’ field in DCI as per Table 1.</w:t>
      </w:r>
    </w:p>
    <w:p w14:paraId="55544EAD" w14:textId="2E1E004F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HARQ-ACK delay from ‘HARQ-ID’ field in DCI as per Table 2.</w:t>
      </w:r>
    </w:p>
    <w:p w14:paraId="6525D7BF" w14:textId="77D29E30" w:rsidR="009C2920" w:rsidRP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</w:p>
    <w:p w14:paraId="0E67EF06" w14:textId="77777777" w:rsidR="00B06F90" w:rsidRDefault="00B06F90" w:rsidP="00B06F90">
      <w:pPr>
        <w:pStyle w:val="ListParagraph"/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B06F90" w:rsidRPr="000D3CFB" w14:paraId="75676CF8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28E85187" w14:textId="77777777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38C7CA2" w14:textId="280945EF" w:rsidR="00B06F90" w:rsidRPr="000D3CFB" w:rsidRDefault="00B06F90" w:rsidP="005152BE">
            <w:pPr>
              <w:pStyle w:val="TAH"/>
            </w:pPr>
            <w:r>
              <w:t>Used HARQ ID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F9655D3" w14:textId="580F7845" w:rsidR="00B06F90" w:rsidRPr="000D3CFB" w:rsidRDefault="00B06F90" w:rsidP="0051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Scheduling delay for PDSCH</w:t>
            </w:r>
          </w:p>
        </w:tc>
      </w:tr>
      <w:tr w:rsidR="00B06F90" w:rsidRPr="000D3CFB" w14:paraId="7A63869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BCC66E6" w14:textId="77777777" w:rsidR="00B06F90" w:rsidRPr="000D3CFB" w:rsidRDefault="00B06F90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0B944253" w14:textId="2AE3B80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51C1298A" w14:textId="7BBA9BD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5AD82D2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72F71E6" w14:textId="77777777" w:rsidR="00B06F90" w:rsidRPr="000D3CFB" w:rsidRDefault="00B06F90" w:rsidP="005152B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523167FC" w14:textId="6B4D2FF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4C6F09CF" w14:textId="5DE61898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603063E1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24A1587" w14:textId="77777777" w:rsidR="00B06F90" w:rsidRPr="000D3CFB" w:rsidRDefault="00B06F90" w:rsidP="005152B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5F28B162" w14:textId="79E53A85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3729F889" w14:textId="42A641DA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4821620D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B748CD9" w14:textId="77777777" w:rsidR="00B06F90" w:rsidRPr="000D3CFB" w:rsidRDefault="00B06F90" w:rsidP="005152B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014C4012" w14:textId="65F1DEB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6542A0D8" w14:textId="77777777" w:rsidR="00B06F90" w:rsidRPr="000D3CFB" w:rsidRDefault="00B06F90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B06F90" w:rsidRPr="000D3CFB" w14:paraId="5DBE7D2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43BB5B06" w14:textId="77777777" w:rsidR="00B06F90" w:rsidRPr="000D3CFB" w:rsidRDefault="00B06F90" w:rsidP="005152B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059FC7E8" w14:textId="0A90913E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5DC4B0C6" w14:textId="50680795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6D88010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FD56B6F" w14:textId="77777777" w:rsidR="00B06F90" w:rsidRPr="000D3CFB" w:rsidRDefault="00B06F90" w:rsidP="005152B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698768B9" w14:textId="6AF6B48D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0AC97486" w14:textId="5AFAEBA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3CE155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59D8820" w14:textId="77777777" w:rsidR="00B06F90" w:rsidRPr="000D3CFB" w:rsidRDefault="00B06F90" w:rsidP="005152B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577BE7D9" w14:textId="6D772C97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477A60D3" w14:textId="3B56B74D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7A033B53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B8E3123" w14:textId="77777777" w:rsidR="00B06F90" w:rsidRPr="000D3CFB" w:rsidRDefault="00B06F90" w:rsidP="005152B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08FFDA9E" w14:textId="0078D6DB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5A729D23" w14:textId="37ED5799" w:rsidR="00B06F90" w:rsidRPr="000D3CFB" w:rsidRDefault="00B06F90" w:rsidP="009C29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</w:tbl>
    <w:p w14:paraId="473C548C" w14:textId="6F417521" w:rsidR="00B06F90" w:rsidRDefault="009C2920" w:rsidP="009C2920">
      <w:pPr>
        <w:pStyle w:val="Caption"/>
        <w:jc w:val="center"/>
        <w:rPr>
          <w:lang w:val="en-GB"/>
        </w:rPr>
      </w:pPr>
      <w:r>
        <w:t xml:space="preserve">Table </w:t>
      </w:r>
      <w:fldSimple w:instr=" SEQ Table \* ARABIC ">
        <w:r w:rsidR="00AF23A7">
          <w:rPr>
            <w:noProof/>
          </w:rPr>
          <w:t>1</w:t>
        </w:r>
      </w:fldSimple>
      <w:r>
        <w:t xml:space="preserve"> Reinterpretation of HARQ-ACK delay field in DCI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B06F90" w:rsidRPr="000D3CFB" w14:paraId="628A5E4A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3473F9BA" w14:textId="23FD814E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'HARQ-ID’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0401F59" w14:textId="4F08ACAF" w:rsidR="00B06F90" w:rsidRPr="000D3CFB" w:rsidRDefault="00B06F90" w:rsidP="005152BE">
            <w:pPr>
              <w:pStyle w:val="TAH"/>
            </w:pPr>
            <w:r>
              <w:t>HARQ-ACK delay</w:t>
            </w:r>
          </w:p>
        </w:tc>
      </w:tr>
      <w:tr w:rsidR="00B06F90" w:rsidRPr="000D3CFB" w14:paraId="5D14C1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15032E4" w14:textId="2665F902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2CBD5841" w14:textId="745FA060" w:rsidR="00B06F90" w:rsidRPr="000D3CFB" w:rsidRDefault="00B06F90" w:rsidP="005152BE">
            <w:pPr>
              <w:pStyle w:val="TAC"/>
            </w:pPr>
            <w:r>
              <w:t>4</w:t>
            </w:r>
          </w:p>
        </w:tc>
      </w:tr>
      <w:tr w:rsidR="00B06F90" w:rsidRPr="000D3CFB" w14:paraId="30705146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0447169" w14:textId="05C630D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5CBF7F3E" w14:textId="55B8DA5A" w:rsidR="00B06F90" w:rsidRPr="000D3CFB" w:rsidRDefault="00B06F90" w:rsidP="005152BE">
            <w:pPr>
              <w:pStyle w:val="TAC"/>
            </w:pPr>
            <w:r>
              <w:t>5</w:t>
            </w:r>
          </w:p>
        </w:tc>
      </w:tr>
      <w:tr w:rsidR="00B06F90" w:rsidRPr="000D3CFB" w14:paraId="0EDA300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FEAC0F8" w14:textId="6EFDAB24" w:rsidR="00B06F90" w:rsidRPr="000D3CFB" w:rsidRDefault="00B06F90" w:rsidP="005152BE">
            <w:pPr>
              <w:pStyle w:val="TAC"/>
            </w:pPr>
            <w:r>
              <w:t>12</w:t>
            </w:r>
          </w:p>
        </w:tc>
        <w:tc>
          <w:tcPr>
            <w:tcW w:w="2137" w:type="dxa"/>
            <w:vAlign w:val="center"/>
          </w:tcPr>
          <w:p w14:paraId="4BF9E26E" w14:textId="4B0A103E" w:rsidR="00B06F90" w:rsidRPr="000D3CFB" w:rsidRDefault="00B06F90" w:rsidP="005152BE">
            <w:pPr>
              <w:pStyle w:val="TAC"/>
            </w:pPr>
            <w:r>
              <w:t>7</w:t>
            </w:r>
          </w:p>
        </w:tc>
      </w:tr>
      <w:tr w:rsidR="00B06F90" w:rsidRPr="000D3CFB" w14:paraId="7391D97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37149CB" w14:textId="069B7F54" w:rsidR="00B06F90" w:rsidRPr="000D3CFB" w:rsidRDefault="00B06F90" w:rsidP="005152BE">
            <w:pPr>
              <w:pStyle w:val="TAC"/>
            </w:pPr>
            <w:r>
              <w:t>13</w:t>
            </w:r>
          </w:p>
        </w:tc>
        <w:tc>
          <w:tcPr>
            <w:tcW w:w="2137" w:type="dxa"/>
            <w:vAlign w:val="center"/>
          </w:tcPr>
          <w:p w14:paraId="0C28D501" w14:textId="027C993F" w:rsidR="00B06F90" w:rsidRPr="000D3CFB" w:rsidRDefault="00B06F90" w:rsidP="005152BE">
            <w:pPr>
              <w:pStyle w:val="TAC"/>
            </w:pPr>
            <w:r>
              <w:t>9</w:t>
            </w:r>
          </w:p>
        </w:tc>
      </w:tr>
      <w:tr w:rsidR="00B06F90" w:rsidRPr="000D3CFB" w14:paraId="0AE1704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D4FECB7" w14:textId="73082F96" w:rsidR="00B06F90" w:rsidRPr="000D3CFB" w:rsidRDefault="00B06F90" w:rsidP="005152BE">
            <w:pPr>
              <w:pStyle w:val="TAC"/>
            </w:pPr>
            <w:r>
              <w:t>14</w:t>
            </w:r>
          </w:p>
        </w:tc>
        <w:tc>
          <w:tcPr>
            <w:tcW w:w="2137" w:type="dxa"/>
            <w:vAlign w:val="center"/>
          </w:tcPr>
          <w:p w14:paraId="3E38FD86" w14:textId="5E19992A" w:rsidR="00B06F90" w:rsidRPr="000D3CFB" w:rsidRDefault="00B06F90" w:rsidP="005152BE">
            <w:pPr>
              <w:pStyle w:val="TAC"/>
            </w:pPr>
            <w:r>
              <w:t>11</w:t>
            </w:r>
          </w:p>
        </w:tc>
      </w:tr>
      <w:tr w:rsidR="00B06F90" w:rsidRPr="000D3CFB" w14:paraId="58B0D85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59C4A3B" w14:textId="6B8E4ABE" w:rsidR="00B06F90" w:rsidRPr="000D3CFB" w:rsidRDefault="00B06F90" w:rsidP="005152BE">
            <w:pPr>
              <w:pStyle w:val="TAC"/>
            </w:pPr>
            <w:r>
              <w:t>15</w:t>
            </w:r>
          </w:p>
        </w:tc>
        <w:tc>
          <w:tcPr>
            <w:tcW w:w="2137" w:type="dxa"/>
            <w:vAlign w:val="center"/>
          </w:tcPr>
          <w:p w14:paraId="57D85A07" w14:textId="6D7C7EE8" w:rsidR="00B06F90" w:rsidRPr="000D3CFB" w:rsidRDefault="00B06F90" w:rsidP="00B06F90">
            <w:pPr>
              <w:pStyle w:val="TAC"/>
            </w:pPr>
            <w:r>
              <w:t>13</w:t>
            </w:r>
          </w:p>
        </w:tc>
      </w:tr>
    </w:tbl>
    <w:p w14:paraId="52A8E55D" w14:textId="0A01EE3A" w:rsidR="00B06F90" w:rsidRDefault="00B06F90" w:rsidP="00B06F90">
      <w:pPr>
        <w:pStyle w:val="Caption"/>
        <w:jc w:val="center"/>
      </w:pPr>
      <w:r>
        <w:t xml:space="preserve">Table </w:t>
      </w:r>
      <w:fldSimple w:instr=" SEQ Table \* ARABIC ">
        <w:r w:rsidR="00AF23A7">
          <w:rPr>
            <w:noProof/>
          </w:rPr>
          <w:t>2</w:t>
        </w:r>
      </w:fldSimple>
      <w:r>
        <w:t xml:space="preserve"> Reinterpretation of HARQ-ID field in DCI</w:t>
      </w:r>
    </w:p>
    <w:p w14:paraId="7B1469CA" w14:textId="77777777" w:rsidR="00064F83" w:rsidRDefault="00064F83" w:rsidP="00CD6FCE">
      <w:pPr>
        <w:rPr>
          <w:lang w:val="en-GB"/>
        </w:rPr>
      </w:pPr>
    </w:p>
    <w:p w14:paraId="39D04396" w14:textId="2244735E" w:rsidR="00CD6FCE" w:rsidRDefault="00064F83" w:rsidP="00CD6FCE">
      <w:pPr>
        <w:rPr>
          <w:lang w:val="en-GB"/>
        </w:rPr>
      </w:pPr>
      <w:r>
        <w:rPr>
          <w:lang w:val="en-GB"/>
        </w:rPr>
        <w:t>With these values, a timeline like the one in Figure 4 can be constructed, achieving the desired peak data rate. Note that HARQ processes 0-9 cannot be scheduled with a PDSCH scheduling delay, but HARQ processes 12-13 are scheduled with a delay of 7 (e.g. PDSCH in subframe 0 would be scheduled by MPDCCH in subframe -7).</w:t>
      </w:r>
    </w:p>
    <w:p w14:paraId="36701050" w14:textId="4C03D998" w:rsidR="00064F83" w:rsidRDefault="00064F83" w:rsidP="00064F83">
      <w:pPr>
        <w:keepNext/>
        <w:jc w:val="center"/>
      </w:pPr>
      <w:r>
        <w:rPr>
          <w:lang w:val="en-GB"/>
        </w:rPr>
        <w:object w:dxaOrig="6187" w:dyaOrig="2586" w14:anchorId="04E6FBFA">
          <v:shape id="_x0000_i1028" type="#_x0000_t75" style="width:370.35pt;height:154.95pt" o:ole="">
            <v:imagedata r:id="rId18" o:title=""/>
          </v:shape>
          <o:OLEObject Type="Embed" ProgID="Visio.Drawing.11" ShapeID="_x0000_i1028" DrawAspect="Content" ObjectID="_1631657146" r:id="rId19"/>
        </w:object>
      </w:r>
    </w:p>
    <w:p w14:paraId="2CC7B7E8" w14:textId="5C03AD1F" w:rsidR="00064F83" w:rsidRDefault="00064F83" w:rsidP="00064F83">
      <w:pPr>
        <w:pStyle w:val="Caption"/>
        <w:jc w:val="center"/>
        <w:rPr>
          <w:lang w:val="en-GB"/>
        </w:rPr>
      </w:pPr>
      <w:r>
        <w:t xml:space="preserve">Figure 4 Example of timeline with proposed scheme. </w:t>
      </w:r>
    </w:p>
    <w:p w14:paraId="2B4A1D9E" w14:textId="3EEEFD56" w:rsidR="00064F83" w:rsidRDefault="00064F83" w:rsidP="00CD6FCE">
      <w:pPr>
        <w:rPr>
          <w:lang w:val="en-GB"/>
        </w:rPr>
      </w:pPr>
    </w:p>
    <w:p w14:paraId="61167A1F" w14:textId="1041FD57" w:rsidR="005915AC" w:rsidRDefault="005915AC" w:rsidP="005915AC">
      <w:pPr>
        <w:pStyle w:val="Heading2"/>
      </w:pPr>
      <w:r>
        <w:t>Implementation option 2: One additional bit in DCI</w:t>
      </w:r>
    </w:p>
    <w:p w14:paraId="4EA09CF0" w14:textId="3AA4B8BF" w:rsidR="005915AC" w:rsidRDefault="005915AC" w:rsidP="005915AC">
      <w:pPr>
        <w:rPr>
          <w:lang w:val="en-GB"/>
        </w:rPr>
      </w:pPr>
      <w:r>
        <w:rPr>
          <w:lang w:val="en-GB"/>
        </w:rPr>
        <w:t>With this second option, the changes are simpler with the additional cost of 1 extra bit in DCI:</w:t>
      </w:r>
    </w:p>
    <w:p w14:paraId="5C504A08" w14:textId="21778B66" w:rsidR="005915AC" w:rsidRDefault="005915AC" w:rsidP="005915AC">
      <w:pPr>
        <w:rPr>
          <w:lang w:val="en-GB"/>
        </w:rPr>
      </w:pPr>
      <w:r>
        <w:rPr>
          <w:lang w:val="en-GB"/>
        </w:rPr>
        <w:t>- When 14 HARQ processes are configured, there is an additional bit in DCI that indicates a PDSCH scheduling delay of 2 (legacy) or 7 (new).</w:t>
      </w:r>
    </w:p>
    <w:p w14:paraId="022B8E44" w14:textId="3A20E819" w:rsidR="005915AC" w:rsidRPr="005915AC" w:rsidRDefault="005915AC" w:rsidP="005915AC">
      <w:pPr>
        <w:rPr>
          <w:lang w:val="en-GB"/>
        </w:rPr>
      </w:pPr>
      <w:r>
        <w:rPr>
          <w:lang w:val="en-GB"/>
        </w:rPr>
        <w:t>- The set of HARQ-ACK delays is modified when 14 HARQ processes are used as per following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  <w:gridCol w:w="2410"/>
      </w:tblGrid>
      <w:tr w:rsidR="005915AC" w:rsidRPr="000D3CFB" w14:paraId="21634A66" w14:textId="77777777" w:rsidTr="00356BA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2A98A602" w14:textId="77777777" w:rsidR="005915AC" w:rsidRPr="000D3CFB" w:rsidRDefault="005915AC" w:rsidP="00356BA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3D2568BA" w14:textId="77777777" w:rsidR="005915AC" w:rsidRPr="000D3CFB" w:rsidRDefault="005915AC" w:rsidP="00356BAE">
            <w:pPr>
              <w:pStyle w:val="TAH"/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 xml:space="preserve">' and </w:t>
            </w:r>
            <w:r>
              <w:rPr>
                <w:i/>
                <w:iCs/>
                <w:lang w:eastAsia="zh-CN"/>
              </w:rPr>
              <w:t xml:space="preserve">ce-pdsch-fourteenProcesses’ is not </w:t>
            </w:r>
            <w:r w:rsidRPr="000D3CFB">
              <w:rPr>
                <w:i/>
                <w:lang w:eastAsia="zh-CN"/>
              </w:rPr>
              <w:t>set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5F2F84C8" w14:textId="77777777" w:rsidR="005915AC" w:rsidRPr="000D3CFB" w:rsidRDefault="005915AC" w:rsidP="00356BA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>HARQ-ACK delay value when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 </w:t>
            </w:r>
            <w:r>
              <w:rPr>
                <w:i/>
                <w:lang w:eastAsia="zh-CN"/>
              </w:rPr>
              <w:t xml:space="preserve">and </w:t>
            </w:r>
            <w:r>
              <w:rPr>
                <w:i/>
                <w:iCs/>
                <w:lang w:eastAsia="zh-CN"/>
              </w:rPr>
              <w:t xml:space="preserve">ce-pdsch-fourteenProcesses’ is not </w:t>
            </w:r>
            <w:r w:rsidRPr="000D3CFB">
              <w:rPr>
                <w:i/>
                <w:lang w:eastAsia="zh-CN"/>
              </w:rPr>
              <w:t>set</w:t>
            </w:r>
          </w:p>
        </w:tc>
        <w:tc>
          <w:tcPr>
            <w:tcW w:w="2410" w:type="dxa"/>
            <w:shd w:val="clear" w:color="auto" w:fill="E0E0E0"/>
          </w:tcPr>
          <w:p w14:paraId="3D05C4FF" w14:textId="77777777" w:rsidR="005915AC" w:rsidRPr="000D3CFB" w:rsidRDefault="005915AC" w:rsidP="00356BA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iCs/>
                <w:lang w:eastAsia="zh-CN"/>
              </w:rPr>
              <w:t xml:space="preserve">ce-pdsch-fourteenProcesses’ is </w:t>
            </w:r>
            <w:r w:rsidRPr="000D3CFB">
              <w:rPr>
                <w:i/>
                <w:lang w:eastAsia="zh-CN"/>
              </w:rPr>
              <w:t>set</w:t>
            </w:r>
          </w:p>
        </w:tc>
      </w:tr>
      <w:tr w:rsidR="005915AC" w:rsidRPr="000D3CFB" w14:paraId="09069790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7929E3C6" w14:textId="77777777" w:rsidR="005915AC" w:rsidRPr="000D3CFB" w:rsidRDefault="005915AC" w:rsidP="00356BAE">
            <w:pPr>
              <w:pStyle w:val="TAC"/>
            </w:pPr>
            <w:r w:rsidRPr="000D3CFB">
              <w:t>000</w:t>
            </w:r>
          </w:p>
        </w:tc>
        <w:tc>
          <w:tcPr>
            <w:tcW w:w="2410" w:type="dxa"/>
            <w:vAlign w:val="center"/>
          </w:tcPr>
          <w:p w14:paraId="57141006" w14:textId="77777777" w:rsidR="005915AC" w:rsidRPr="000D3CFB" w:rsidRDefault="005915AC" w:rsidP="00356BAE">
            <w:pPr>
              <w:pStyle w:val="TAC"/>
            </w:pPr>
            <w:r w:rsidRPr="000D3CFB">
              <w:t>4</w:t>
            </w:r>
          </w:p>
        </w:tc>
        <w:tc>
          <w:tcPr>
            <w:tcW w:w="2410" w:type="dxa"/>
            <w:vAlign w:val="center"/>
          </w:tcPr>
          <w:p w14:paraId="37B7A201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4</w:t>
            </w:r>
          </w:p>
        </w:tc>
        <w:tc>
          <w:tcPr>
            <w:tcW w:w="2410" w:type="dxa"/>
          </w:tcPr>
          <w:p w14:paraId="1ACEC274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5915AC" w:rsidRPr="000D3CFB" w14:paraId="3FA2A65C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5CF1245C" w14:textId="77777777" w:rsidR="005915AC" w:rsidRPr="000D3CFB" w:rsidRDefault="005915AC" w:rsidP="00356BAE">
            <w:pPr>
              <w:pStyle w:val="TAC"/>
            </w:pPr>
            <w:r w:rsidRPr="000D3CFB">
              <w:t>001</w:t>
            </w:r>
          </w:p>
        </w:tc>
        <w:tc>
          <w:tcPr>
            <w:tcW w:w="2410" w:type="dxa"/>
            <w:vAlign w:val="center"/>
          </w:tcPr>
          <w:p w14:paraId="2A0CCE57" w14:textId="77777777" w:rsidR="005915AC" w:rsidRPr="000D3CFB" w:rsidRDefault="005915AC" w:rsidP="00356BAE">
            <w:pPr>
              <w:pStyle w:val="TAC"/>
            </w:pPr>
            <w:r w:rsidRPr="000D3CFB">
              <w:t>5</w:t>
            </w:r>
          </w:p>
        </w:tc>
        <w:tc>
          <w:tcPr>
            <w:tcW w:w="2410" w:type="dxa"/>
            <w:vAlign w:val="center"/>
          </w:tcPr>
          <w:p w14:paraId="4854AF2E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73D14DCD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>
              <w:t>5</w:t>
            </w:r>
          </w:p>
        </w:tc>
      </w:tr>
      <w:tr w:rsidR="005915AC" w:rsidRPr="000D3CFB" w14:paraId="3DBA074B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5DD4FF0C" w14:textId="77777777" w:rsidR="005915AC" w:rsidRPr="000D3CFB" w:rsidRDefault="005915AC" w:rsidP="00356BAE">
            <w:pPr>
              <w:pStyle w:val="TAC"/>
            </w:pPr>
            <w:r w:rsidRPr="000D3CFB">
              <w:t>010</w:t>
            </w:r>
          </w:p>
        </w:tc>
        <w:tc>
          <w:tcPr>
            <w:tcW w:w="2410" w:type="dxa"/>
            <w:vAlign w:val="center"/>
          </w:tcPr>
          <w:p w14:paraId="4F495137" w14:textId="77777777" w:rsidR="005915AC" w:rsidRPr="000D3CFB" w:rsidRDefault="005915AC" w:rsidP="00356BAE">
            <w:pPr>
              <w:pStyle w:val="TAC"/>
            </w:pPr>
            <w:r w:rsidRPr="000D3CFB">
              <w:t>7</w:t>
            </w:r>
          </w:p>
        </w:tc>
        <w:tc>
          <w:tcPr>
            <w:tcW w:w="2410" w:type="dxa"/>
            <w:vAlign w:val="center"/>
          </w:tcPr>
          <w:p w14:paraId="4ABD8D5C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64E4EF37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5915AC" w:rsidRPr="000D3CFB" w14:paraId="6F73E1DD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24B69AD2" w14:textId="77777777" w:rsidR="005915AC" w:rsidRPr="000D3CFB" w:rsidRDefault="005915AC" w:rsidP="00356BAE">
            <w:pPr>
              <w:pStyle w:val="TAC"/>
            </w:pPr>
            <w:r w:rsidRPr="000D3CFB">
              <w:t>011</w:t>
            </w:r>
          </w:p>
        </w:tc>
        <w:tc>
          <w:tcPr>
            <w:tcW w:w="2410" w:type="dxa"/>
            <w:vAlign w:val="center"/>
          </w:tcPr>
          <w:p w14:paraId="0C5E2436" w14:textId="77777777" w:rsidR="005915AC" w:rsidRPr="000D3CFB" w:rsidRDefault="005915AC" w:rsidP="00356BAE">
            <w:pPr>
              <w:pStyle w:val="TAC"/>
            </w:pPr>
            <w:r w:rsidRPr="000D3CFB">
              <w:t>9</w:t>
            </w:r>
          </w:p>
        </w:tc>
        <w:tc>
          <w:tcPr>
            <w:tcW w:w="2410" w:type="dxa"/>
            <w:vAlign w:val="center"/>
          </w:tcPr>
          <w:p w14:paraId="129FEEC2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1C97325D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t>7</w:t>
            </w:r>
          </w:p>
        </w:tc>
      </w:tr>
      <w:tr w:rsidR="005915AC" w:rsidRPr="000D3CFB" w14:paraId="65FE5F81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4BACD172" w14:textId="77777777" w:rsidR="005915AC" w:rsidRPr="000D3CFB" w:rsidRDefault="005915AC" w:rsidP="00356BAE">
            <w:pPr>
              <w:pStyle w:val="TAC"/>
            </w:pPr>
            <w:r w:rsidRPr="000D3CFB">
              <w:t>100</w:t>
            </w:r>
          </w:p>
        </w:tc>
        <w:tc>
          <w:tcPr>
            <w:tcW w:w="2410" w:type="dxa"/>
            <w:vAlign w:val="center"/>
          </w:tcPr>
          <w:p w14:paraId="3FEBED7D" w14:textId="77777777" w:rsidR="005915AC" w:rsidRPr="000D3CFB" w:rsidRDefault="005915AC" w:rsidP="00356BAE">
            <w:pPr>
              <w:pStyle w:val="TAC"/>
            </w:pPr>
            <w:r w:rsidRPr="000D3CFB">
              <w:t>11</w:t>
            </w:r>
          </w:p>
        </w:tc>
        <w:tc>
          <w:tcPr>
            <w:tcW w:w="2410" w:type="dxa"/>
            <w:vAlign w:val="center"/>
          </w:tcPr>
          <w:p w14:paraId="59029D8A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54629BC3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t>9</w:t>
            </w:r>
          </w:p>
        </w:tc>
      </w:tr>
      <w:tr w:rsidR="005915AC" w:rsidRPr="000D3CFB" w14:paraId="7846A244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6AA2C5A2" w14:textId="77777777" w:rsidR="005915AC" w:rsidRPr="000D3CFB" w:rsidRDefault="005915AC" w:rsidP="00356BAE">
            <w:pPr>
              <w:pStyle w:val="TAC"/>
            </w:pPr>
            <w:r w:rsidRPr="000D3CFB">
              <w:t>101</w:t>
            </w:r>
          </w:p>
        </w:tc>
        <w:tc>
          <w:tcPr>
            <w:tcW w:w="2410" w:type="dxa"/>
            <w:vAlign w:val="center"/>
          </w:tcPr>
          <w:p w14:paraId="0184B5AA" w14:textId="77777777" w:rsidR="005915AC" w:rsidRPr="000D3CFB" w:rsidRDefault="005915AC" w:rsidP="00356BAE">
            <w:pPr>
              <w:pStyle w:val="TAC"/>
            </w:pPr>
            <w:r w:rsidRPr="000D3CFB">
              <w:t>13</w:t>
            </w:r>
          </w:p>
        </w:tc>
        <w:tc>
          <w:tcPr>
            <w:tcW w:w="2410" w:type="dxa"/>
            <w:vAlign w:val="center"/>
          </w:tcPr>
          <w:p w14:paraId="5B39FE1E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AD6AA0D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t>11</w:t>
            </w:r>
          </w:p>
        </w:tc>
      </w:tr>
      <w:tr w:rsidR="005915AC" w:rsidRPr="000D3CFB" w14:paraId="619ABCFD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48CBF9F9" w14:textId="77777777" w:rsidR="005915AC" w:rsidRPr="000D3CFB" w:rsidRDefault="005915AC" w:rsidP="00356BAE">
            <w:pPr>
              <w:pStyle w:val="TAC"/>
            </w:pPr>
            <w:r w:rsidRPr="000D3CFB">
              <w:t>110</w:t>
            </w:r>
          </w:p>
        </w:tc>
        <w:tc>
          <w:tcPr>
            <w:tcW w:w="2410" w:type="dxa"/>
            <w:vAlign w:val="center"/>
          </w:tcPr>
          <w:p w14:paraId="54419541" w14:textId="77777777" w:rsidR="005915AC" w:rsidRPr="000D3CFB" w:rsidRDefault="005915AC" w:rsidP="00356BAE">
            <w:pPr>
              <w:pStyle w:val="TAC"/>
            </w:pPr>
            <w:r w:rsidRPr="000D3CFB">
              <w:t>15</w:t>
            </w:r>
          </w:p>
        </w:tc>
        <w:tc>
          <w:tcPr>
            <w:tcW w:w="2410" w:type="dxa"/>
            <w:vAlign w:val="center"/>
          </w:tcPr>
          <w:p w14:paraId="7307C99C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0CCE4E33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t>13</w:t>
            </w:r>
          </w:p>
        </w:tc>
      </w:tr>
      <w:tr w:rsidR="005915AC" w:rsidRPr="000D3CFB" w14:paraId="66EA0D37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0851142C" w14:textId="77777777" w:rsidR="005915AC" w:rsidRPr="000D3CFB" w:rsidRDefault="005915AC" w:rsidP="00356BAE">
            <w:pPr>
              <w:pStyle w:val="TAC"/>
            </w:pPr>
            <w:r w:rsidRPr="000D3CFB">
              <w:t>111</w:t>
            </w:r>
          </w:p>
        </w:tc>
        <w:tc>
          <w:tcPr>
            <w:tcW w:w="2410" w:type="dxa"/>
            <w:vAlign w:val="center"/>
          </w:tcPr>
          <w:p w14:paraId="297FA2CB" w14:textId="77777777" w:rsidR="005915AC" w:rsidRPr="000D3CFB" w:rsidRDefault="005915AC" w:rsidP="00356BAE">
            <w:pPr>
              <w:pStyle w:val="TAC"/>
            </w:pPr>
            <w:r w:rsidRPr="000D3CFB">
              <w:t>17</w:t>
            </w:r>
          </w:p>
        </w:tc>
        <w:tc>
          <w:tcPr>
            <w:tcW w:w="2410" w:type="dxa"/>
            <w:vAlign w:val="center"/>
          </w:tcPr>
          <w:p w14:paraId="2095122D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11E70651" w14:textId="77777777" w:rsidR="005915AC" w:rsidRPr="000D3CFB" w:rsidRDefault="005915AC" w:rsidP="00356BAE">
            <w:pPr>
              <w:pStyle w:val="TAC"/>
              <w:rPr>
                <w:lang w:eastAsia="zh-CN"/>
              </w:rPr>
            </w:pPr>
            <w:r w:rsidRPr="000D3CFB">
              <w:t>15</w:t>
            </w:r>
          </w:p>
        </w:tc>
      </w:tr>
    </w:tbl>
    <w:p w14:paraId="71799A04" w14:textId="77777777" w:rsidR="005915AC" w:rsidRDefault="005915AC" w:rsidP="00CD6FCE">
      <w:pPr>
        <w:rPr>
          <w:lang w:val="en-GB"/>
        </w:rPr>
      </w:pPr>
    </w:p>
    <w:p w14:paraId="61A7363E" w14:textId="6D492B9A" w:rsidR="00CD6FCE" w:rsidRPr="005915AC" w:rsidRDefault="005915AC" w:rsidP="00CD6FCE">
      <w:pPr>
        <w:rPr>
          <w:lang w:val="en-GB"/>
        </w:rPr>
      </w:pPr>
      <w:r>
        <w:rPr>
          <w:lang w:val="en-GB"/>
        </w:rPr>
        <w:t>Both Option 1 and Option 2 imply supporting 14 HARQ processes and support of scheduling delay of 7.</w:t>
      </w:r>
    </w:p>
    <w:p w14:paraId="1EA6D89F" w14:textId="77777777" w:rsidR="003D6537" w:rsidRDefault="003D6537" w:rsidP="003D6537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1:</w:t>
      </w:r>
      <w:r>
        <w:rPr>
          <w:b/>
          <w:bCs/>
          <w:lang w:val="en-GB"/>
        </w:rPr>
        <w:t xml:space="preserve"> Introduce support of higher peak data rate  for Cat-M1 UEs in HD-FDD by means of the following:</w:t>
      </w:r>
    </w:p>
    <w:p w14:paraId="01D11066" w14:textId="77777777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>Support of 14 HARQ processes</w:t>
      </w:r>
    </w:p>
    <w:p w14:paraId="4C6EDB37" w14:textId="77777777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 xml:space="preserve">Support of </w:t>
      </w:r>
      <w:r w:rsidRPr="00BE0022">
        <w:rPr>
          <w:b/>
          <w:bCs/>
          <w:lang w:val="en-GB"/>
        </w:rPr>
        <w:t>additional</w:t>
      </w:r>
      <w:r>
        <w:rPr>
          <w:b/>
          <w:bCs/>
          <w:lang w:val="en-GB"/>
        </w:rPr>
        <w:t xml:space="preserve"> scheduling delay </w:t>
      </w:r>
      <w:r w:rsidRPr="00BE0022">
        <w:rPr>
          <w:b/>
          <w:bCs/>
          <w:lang w:val="en-GB"/>
        </w:rPr>
        <w:t>of 7 for</w:t>
      </w:r>
      <w:r>
        <w:rPr>
          <w:b/>
          <w:bCs/>
          <w:lang w:val="en-GB"/>
        </w:rPr>
        <w:t xml:space="preserve"> PDSCH </w:t>
      </w:r>
    </w:p>
    <w:p w14:paraId="53DCB5BB" w14:textId="3EA80FE1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>TPs to be agreed during RAN1#98</w:t>
      </w:r>
      <w:r w:rsidR="005915AC">
        <w:rPr>
          <w:b/>
          <w:bCs/>
          <w:lang w:val="en-GB"/>
        </w:rPr>
        <w:t>b</w:t>
      </w:r>
      <w:r>
        <w:rPr>
          <w:b/>
          <w:bCs/>
          <w:lang w:val="en-GB"/>
        </w:rPr>
        <w:t>, taking as baseline</w:t>
      </w:r>
      <w:r w:rsidR="005915AC">
        <w:rPr>
          <w:b/>
          <w:bCs/>
          <w:lang w:val="en-GB"/>
        </w:rPr>
        <w:t xml:space="preserve"> Option 1 or Option 2 attached to this contribution.</w:t>
      </w:r>
    </w:p>
    <w:p w14:paraId="3CEF78E0" w14:textId="77777777" w:rsidR="003D6537" w:rsidRDefault="003D6537" w:rsidP="00CD6FCE">
      <w:pPr>
        <w:rPr>
          <w:b/>
          <w:bCs/>
          <w:lang w:val="en-GB"/>
        </w:rPr>
      </w:pPr>
    </w:p>
    <w:p w14:paraId="0B8D85D7" w14:textId="42A8D242" w:rsidR="007A52DE" w:rsidRDefault="007A52DE" w:rsidP="00CD6FCE">
      <w:pPr>
        <w:rPr>
          <w:lang w:val="en-GB"/>
        </w:rPr>
      </w:pPr>
      <w:r>
        <w:rPr>
          <w:lang w:val="en-GB"/>
        </w:rPr>
        <w:t>Note that these changes do not require an increase of the soft buffer size (we keep the same one as Cat-M1).</w:t>
      </w:r>
    </w:p>
    <w:p w14:paraId="211E1049" w14:textId="194F33D5" w:rsidR="00A65E7F" w:rsidRDefault="00A65E7F" w:rsidP="00CD6FCE">
      <w:pPr>
        <w:rPr>
          <w:lang w:val="en-GB"/>
        </w:rPr>
      </w:pPr>
      <w:r w:rsidRPr="00A65E7F">
        <w:rPr>
          <w:lang w:val="en-GB"/>
        </w:rPr>
        <w:t>With</w:t>
      </w:r>
      <w:r>
        <w:rPr>
          <w:lang w:val="en-GB"/>
        </w:rPr>
        <w:t xml:space="preserve"> respect to the impact to other working groups, the only impact would be to RAN2: introduce new UE capability and configuration.</w:t>
      </w:r>
    </w:p>
    <w:p w14:paraId="2069B7AC" w14:textId="4828E251" w:rsidR="00A65E7F" w:rsidRDefault="00A65E7F" w:rsidP="00CD6FCE">
      <w:pPr>
        <w:rPr>
          <w:b/>
          <w:bCs/>
          <w:lang w:val="en-GB"/>
        </w:rPr>
      </w:pPr>
      <w:r w:rsidRPr="00A65E7F">
        <w:rPr>
          <w:b/>
          <w:bCs/>
          <w:u w:val="single"/>
          <w:lang w:val="en-GB"/>
        </w:rPr>
        <w:lastRenderedPageBreak/>
        <w:t>Proposal 2:</w:t>
      </w:r>
      <w:r>
        <w:rPr>
          <w:b/>
          <w:bCs/>
          <w:lang w:val="en-GB"/>
        </w:rPr>
        <w:t xml:space="preserve"> Introduce two new RRC parameters for supporting </w:t>
      </w:r>
      <w:r w:rsidR="007A52DE">
        <w:rPr>
          <w:b/>
          <w:bCs/>
          <w:lang w:val="en-GB"/>
        </w:rPr>
        <w:t xml:space="preserve">14 HARQ processes with </w:t>
      </w:r>
      <w:r>
        <w:rPr>
          <w:b/>
          <w:bCs/>
          <w:lang w:val="en-GB"/>
        </w:rPr>
        <w:t>higher peak data rate:</w:t>
      </w:r>
    </w:p>
    <w:p w14:paraId="077FF8B3" w14:textId="2EE4ACD4" w:rsidR="00A65E7F" w:rsidRPr="003B03D6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UE capability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256C950E" w14:textId="0ED77DD8" w:rsidR="003B03D6" w:rsidRPr="007A52DE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RRC configuration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6AA07282" w14:textId="7E1D4069" w:rsidR="007A52DE" w:rsidRDefault="007A52DE" w:rsidP="007A52DE">
      <w:pPr>
        <w:rPr>
          <w:lang w:val="en-GB"/>
        </w:rPr>
      </w:pPr>
    </w:p>
    <w:p w14:paraId="593F8659" w14:textId="1C3E08CD" w:rsidR="00B14D30" w:rsidRDefault="00B14D30" w:rsidP="00B14D30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Conclusions</w:t>
      </w:r>
    </w:p>
    <w:p w14:paraId="0C352263" w14:textId="21143BFB" w:rsidR="007A52DE" w:rsidRDefault="00B14D30" w:rsidP="007A52DE">
      <w:pPr>
        <w:rPr>
          <w:lang w:val="en-GB"/>
        </w:rPr>
      </w:pPr>
      <w:r>
        <w:rPr>
          <w:lang w:val="en-GB"/>
        </w:rPr>
        <w:t>In this contribution we presented a method to increase the peak data rate of HD-FDD eMTC UEs</w:t>
      </w:r>
      <w:r w:rsidR="00A541C2">
        <w:rPr>
          <w:lang w:val="en-GB"/>
        </w:rPr>
        <w:t xml:space="preserve"> (up to 706kbps)</w:t>
      </w:r>
      <w:bookmarkStart w:id="2" w:name="_GoBack"/>
      <w:bookmarkEnd w:id="2"/>
      <w:r>
        <w:rPr>
          <w:lang w:val="en-GB"/>
        </w:rPr>
        <w:t xml:space="preserve"> without any increase in UE complexity. We made the following proposals:</w:t>
      </w:r>
    </w:p>
    <w:p w14:paraId="467D8797" w14:textId="58C776A2" w:rsidR="00B14D30" w:rsidRDefault="00B14D30" w:rsidP="007A52DE">
      <w:pPr>
        <w:rPr>
          <w:lang w:val="en-GB"/>
        </w:rPr>
      </w:pPr>
    </w:p>
    <w:p w14:paraId="7CB5CB9B" w14:textId="77777777" w:rsidR="00B14D30" w:rsidRDefault="00B14D30" w:rsidP="00B14D30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1:</w:t>
      </w:r>
      <w:r>
        <w:rPr>
          <w:b/>
          <w:bCs/>
          <w:lang w:val="en-GB"/>
        </w:rPr>
        <w:t xml:space="preserve"> Introduce support of higher peak data rate  for Cat-M1 UEs in HD-FDD by means of the following:</w:t>
      </w:r>
    </w:p>
    <w:p w14:paraId="6550EF52" w14:textId="77777777" w:rsidR="00B14D30" w:rsidRDefault="00B14D30" w:rsidP="00B14D30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>Support of 14 HARQ processes</w:t>
      </w:r>
    </w:p>
    <w:p w14:paraId="6CF9F9EC" w14:textId="77777777" w:rsidR="00B14D30" w:rsidRDefault="00B14D30" w:rsidP="00B14D30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 xml:space="preserve">Support of </w:t>
      </w:r>
      <w:r w:rsidRPr="00BE0022">
        <w:rPr>
          <w:b/>
          <w:bCs/>
          <w:lang w:val="en-GB"/>
        </w:rPr>
        <w:t>additional</w:t>
      </w:r>
      <w:r>
        <w:rPr>
          <w:b/>
          <w:bCs/>
          <w:lang w:val="en-GB"/>
        </w:rPr>
        <w:t xml:space="preserve"> scheduling delay </w:t>
      </w:r>
      <w:r w:rsidRPr="00BE0022">
        <w:rPr>
          <w:b/>
          <w:bCs/>
          <w:lang w:val="en-GB"/>
        </w:rPr>
        <w:t>of 7 for</w:t>
      </w:r>
      <w:r>
        <w:rPr>
          <w:b/>
          <w:bCs/>
          <w:lang w:val="en-GB"/>
        </w:rPr>
        <w:t xml:space="preserve"> PDSCH </w:t>
      </w:r>
    </w:p>
    <w:p w14:paraId="4CF5CA78" w14:textId="77777777" w:rsidR="00B14D30" w:rsidRDefault="00B14D30" w:rsidP="00B14D30">
      <w:pPr>
        <w:pStyle w:val="ListParagraph"/>
        <w:numPr>
          <w:ilvl w:val="0"/>
          <w:numId w:val="35"/>
        </w:numPr>
        <w:spacing w:line="252" w:lineRule="auto"/>
        <w:rPr>
          <w:b/>
          <w:bCs/>
          <w:lang w:val="en-GB"/>
        </w:rPr>
      </w:pPr>
      <w:r>
        <w:rPr>
          <w:b/>
          <w:bCs/>
          <w:lang w:val="en-GB"/>
        </w:rPr>
        <w:t>TPs to be agreed during RAN1#98b, taking as baseline Option 1 or Option 2 attached to this contribution.</w:t>
      </w:r>
    </w:p>
    <w:p w14:paraId="771F0954" w14:textId="4C7DA458" w:rsidR="00B14D30" w:rsidRDefault="00B14D30" w:rsidP="007A52DE">
      <w:pPr>
        <w:rPr>
          <w:lang w:val="en-GB"/>
        </w:rPr>
      </w:pPr>
    </w:p>
    <w:p w14:paraId="7E8B560A" w14:textId="77777777" w:rsidR="00B14D30" w:rsidRDefault="00B14D30" w:rsidP="00B14D30">
      <w:pPr>
        <w:rPr>
          <w:b/>
          <w:bCs/>
          <w:lang w:val="en-GB"/>
        </w:rPr>
      </w:pPr>
      <w:r w:rsidRPr="00A65E7F">
        <w:rPr>
          <w:b/>
          <w:bCs/>
          <w:u w:val="single"/>
          <w:lang w:val="en-GB"/>
        </w:rPr>
        <w:t>Proposal 2:</w:t>
      </w:r>
      <w:r>
        <w:rPr>
          <w:b/>
          <w:bCs/>
          <w:lang w:val="en-GB"/>
        </w:rPr>
        <w:t xml:space="preserve"> Introduce two new RRC parameters for supporting 14 HARQ processes with higher peak data rate:</w:t>
      </w:r>
    </w:p>
    <w:p w14:paraId="4270B717" w14:textId="77777777" w:rsidR="00B14D30" w:rsidRPr="003B03D6" w:rsidRDefault="00B14D30" w:rsidP="00B14D30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UE capability </w:t>
      </w:r>
      <w:r w:rsidRPr="007A52DE">
        <w:rPr>
          <w:b/>
          <w:bCs/>
          <w:i/>
          <w:iCs/>
          <w:lang w:val="en-GB"/>
        </w:rPr>
        <w:t>ce-pdsch-fourteenProcesses</w:t>
      </w:r>
    </w:p>
    <w:p w14:paraId="792CD820" w14:textId="77777777" w:rsidR="00B14D30" w:rsidRPr="007A52DE" w:rsidRDefault="00B14D30" w:rsidP="00B14D30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RRC configuration </w:t>
      </w:r>
      <w:r w:rsidRPr="007A52DE">
        <w:rPr>
          <w:b/>
          <w:bCs/>
          <w:i/>
          <w:iCs/>
          <w:lang w:val="en-GB"/>
        </w:rPr>
        <w:t>ce-pdsch-fourteenProcesses</w:t>
      </w:r>
    </w:p>
    <w:p w14:paraId="0B16A382" w14:textId="77777777" w:rsidR="00B14D30" w:rsidRPr="007A52DE" w:rsidRDefault="00B14D30" w:rsidP="007A52DE">
      <w:pPr>
        <w:rPr>
          <w:lang w:val="en-GB"/>
        </w:rPr>
      </w:pPr>
    </w:p>
    <w:sectPr w:rsidR="00B14D30" w:rsidRPr="007A52DE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3B217" w14:textId="77777777" w:rsidR="007B7AB2" w:rsidRDefault="007B7AB2">
      <w:r>
        <w:separator/>
      </w:r>
    </w:p>
  </w:endnote>
  <w:endnote w:type="continuationSeparator" w:id="0">
    <w:p w14:paraId="75355C10" w14:textId="77777777" w:rsidR="007B7AB2" w:rsidRDefault="007B7AB2">
      <w:r>
        <w:continuationSeparator/>
      </w:r>
    </w:p>
  </w:endnote>
  <w:endnote w:type="continuationNotice" w:id="1">
    <w:p w14:paraId="44DAA065" w14:textId="77777777" w:rsidR="007B7AB2" w:rsidRDefault="007B7A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DDECE" w14:textId="77777777" w:rsidR="007B7AB2" w:rsidRDefault="007B7AB2">
      <w:r>
        <w:separator/>
      </w:r>
    </w:p>
  </w:footnote>
  <w:footnote w:type="continuationSeparator" w:id="0">
    <w:p w14:paraId="1AE441DD" w14:textId="77777777" w:rsidR="007B7AB2" w:rsidRDefault="007B7AB2">
      <w:r>
        <w:continuationSeparator/>
      </w:r>
    </w:p>
  </w:footnote>
  <w:footnote w:type="continuationNotice" w:id="1">
    <w:p w14:paraId="692E3351" w14:textId="77777777" w:rsidR="007B7AB2" w:rsidRDefault="007B7A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17"/>
  </w:num>
  <w:num w:numId="5">
    <w:abstractNumId w:val="26"/>
  </w:num>
  <w:num w:numId="6">
    <w:abstractNumId w:val="1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5"/>
  </w:num>
  <w:num w:numId="12">
    <w:abstractNumId w:val="7"/>
  </w:num>
  <w:num w:numId="13">
    <w:abstractNumId w:val="12"/>
  </w:num>
  <w:num w:numId="14">
    <w:abstractNumId w:val="5"/>
  </w:num>
  <w:num w:numId="15">
    <w:abstractNumId w:val="15"/>
  </w:num>
  <w:num w:numId="16">
    <w:abstractNumId w:val="22"/>
  </w:num>
  <w:num w:numId="17">
    <w:abstractNumId w:val="21"/>
  </w:num>
  <w:num w:numId="18">
    <w:abstractNumId w:val="2"/>
  </w:num>
  <w:num w:numId="19">
    <w:abstractNumId w:val="8"/>
  </w:num>
  <w:num w:numId="20">
    <w:abstractNumId w:val="10"/>
  </w:num>
  <w:num w:numId="21">
    <w:abstractNumId w:val="4"/>
  </w:num>
  <w:num w:numId="22">
    <w:abstractNumId w:val="1"/>
  </w:num>
  <w:num w:numId="23">
    <w:abstractNumId w:val="6"/>
  </w:num>
  <w:num w:numId="24">
    <w:abstractNumId w:val="29"/>
  </w:num>
  <w:num w:numId="25">
    <w:abstractNumId w:val="9"/>
  </w:num>
  <w:num w:numId="26">
    <w:abstractNumId w:val="32"/>
  </w:num>
  <w:num w:numId="27">
    <w:abstractNumId w:val="24"/>
  </w:num>
  <w:num w:numId="28">
    <w:abstractNumId w:val="27"/>
  </w:num>
  <w:num w:numId="29">
    <w:abstractNumId w:val="13"/>
  </w:num>
  <w:num w:numId="30">
    <w:abstractNumId w:val="30"/>
  </w:num>
  <w:num w:numId="31">
    <w:abstractNumId w:val="23"/>
  </w:num>
  <w:num w:numId="32">
    <w:abstractNumId w:val="19"/>
  </w:num>
  <w:num w:numId="33">
    <w:abstractNumId w:val="16"/>
  </w:num>
  <w:num w:numId="34">
    <w:abstractNumId w:val="31"/>
  </w:num>
  <w:num w:numId="3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5AC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B2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27D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1C2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D30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63E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F1ADB8-8950-40C1-A387-55AE0FBD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5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28</cp:revision>
  <cp:lastPrinted>2014-11-07T05:38:00Z</cp:lastPrinted>
  <dcterms:created xsi:type="dcterms:W3CDTF">2018-08-10T20:58:00Z</dcterms:created>
  <dcterms:modified xsi:type="dcterms:W3CDTF">2019-10-04T08:19:00Z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